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D00A0" w14:textId="4026BDCA" w:rsidR="00D70E29" w:rsidRPr="000404EF" w:rsidRDefault="00D70E29" w:rsidP="00D70E29">
      <w:pPr>
        <w:pStyle w:val="3GPPHeader"/>
        <w:spacing w:after="60"/>
        <w:rPr>
          <w:lang w:val="en-US"/>
        </w:rPr>
      </w:pPr>
      <w:bookmarkStart w:id="0" w:name="_GoBack"/>
      <w:bookmarkEnd w:id="0"/>
      <w:r w:rsidRPr="00C81A2B">
        <w:rPr>
          <w:lang w:val="en-US"/>
        </w:rPr>
        <w:t>3GPP TSG-RAN WG2 NR Ad Hoc</w:t>
      </w:r>
      <w:r w:rsidRPr="00C81A2B">
        <w:rPr>
          <w:lang w:val="en-US"/>
        </w:rPr>
        <w:tab/>
        <w:t xml:space="preserve">Tdoc </w:t>
      </w:r>
      <w:r w:rsidR="00C81A2B" w:rsidRPr="00C81A2B">
        <w:rPr>
          <w:bCs/>
        </w:rPr>
        <w:t>R2-1700491</w:t>
      </w:r>
    </w:p>
    <w:p w14:paraId="08C9AEB4" w14:textId="022C7315" w:rsidR="004F121D" w:rsidRPr="00D70E29" w:rsidRDefault="00D70E29" w:rsidP="00D70E29">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9E0CBFA" w14:textId="77777777" w:rsidR="00D70E29" w:rsidRDefault="00D70E29" w:rsidP="00324147">
      <w:pPr>
        <w:pStyle w:val="3GPPHeader"/>
        <w:rPr>
          <w:sz w:val="22"/>
          <w:szCs w:val="22"/>
        </w:rPr>
      </w:pPr>
    </w:p>
    <w:p w14:paraId="574A3A11" w14:textId="4A1093F6" w:rsidR="00324147" w:rsidRPr="000922D8" w:rsidRDefault="00324147" w:rsidP="00324147">
      <w:pPr>
        <w:pStyle w:val="3GPPHeader"/>
        <w:rPr>
          <w:sz w:val="22"/>
          <w:szCs w:val="22"/>
        </w:rPr>
      </w:pPr>
      <w:r w:rsidRPr="000922D8">
        <w:rPr>
          <w:sz w:val="22"/>
          <w:szCs w:val="22"/>
        </w:rPr>
        <w:t>Agenda Item:</w:t>
      </w:r>
      <w:r w:rsidRPr="000922D8">
        <w:rPr>
          <w:sz w:val="22"/>
          <w:szCs w:val="22"/>
        </w:rPr>
        <w:tab/>
      </w:r>
      <w:r w:rsidR="00E7238A" w:rsidRPr="00E7238A">
        <w:rPr>
          <w:sz w:val="22"/>
          <w:szCs w:val="22"/>
        </w:rPr>
        <w:t>3</w:t>
      </w:r>
      <w:r w:rsidR="00E7238A" w:rsidRPr="00E7238A">
        <w:rPr>
          <w:sz w:val="22"/>
        </w:rPr>
        <w:t>.2.2.</w:t>
      </w:r>
      <w:r w:rsidR="00E7238A" w:rsidRPr="00E7238A">
        <w:rPr>
          <w:sz w:val="22"/>
          <w:szCs w:val="22"/>
        </w:rPr>
        <w:t>7</w:t>
      </w:r>
      <w:r w:rsidR="00E7238A">
        <w:rPr>
          <w:sz w:val="22"/>
          <w:szCs w:val="22"/>
        </w:rPr>
        <w:t xml:space="preserve"> – NR – CP – </w:t>
      </w:r>
      <w:r w:rsidR="00E7238A" w:rsidRPr="00E7238A">
        <w:rPr>
          <w:sz w:val="22"/>
          <w:szCs w:val="22"/>
        </w:rPr>
        <w:t>Other</w:t>
      </w:r>
      <w:r w:rsidR="00E7238A">
        <w:rPr>
          <w:sz w:val="22"/>
          <w:szCs w:val="22"/>
        </w:rPr>
        <w:t xml:space="preserve"> </w:t>
      </w:r>
    </w:p>
    <w:p w14:paraId="55A28739" w14:textId="77777777" w:rsidR="00324147" w:rsidRPr="000922D8" w:rsidRDefault="00324147" w:rsidP="00324147">
      <w:pPr>
        <w:pStyle w:val="3GPPHeader"/>
        <w:rPr>
          <w:sz w:val="22"/>
          <w:szCs w:val="22"/>
        </w:rPr>
      </w:pPr>
      <w:r w:rsidRPr="000922D8">
        <w:rPr>
          <w:sz w:val="22"/>
          <w:szCs w:val="22"/>
        </w:rPr>
        <w:t>Source:</w:t>
      </w:r>
      <w:r w:rsidRPr="000922D8">
        <w:rPr>
          <w:sz w:val="22"/>
          <w:szCs w:val="22"/>
        </w:rPr>
        <w:tab/>
        <w:t>Ericsson</w:t>
      </w:r>
    </w:p>
    <w:p w14:paraId="572A88DF" w14:textId="77777777" w:rsidR="00D64317" w:rsidRPr="000922D8" w:rsidRDefault="00D64317" w:rsidP="00D64317">
      <w:pPr>
        <w:pStyle w:val="3GPPHeader"/>
        <w:rPr>
          <w:sz w:val="22"/>
          <w:szCs w:val="22"/>
        </w:rPr>
      </w:pPr>
      <w:r w:rsidRPr="000922D8">
        <w:rPr>
          <w:sz w:val="22"/>
          <w:szCs w:val="22"/>
        </w:rPr>
        <w:t>Title:</w:t>
      </w:r>
      <w:r w:rsidRPr="000922D8">
        <w:rPr>
          <w:sz w:val="22"/>
          <w:szCs w:val="22"/>
        </w:rPr>
        <w:tab/>
        <w:t xml:space="preserve">UE capability </w:t>
      </w:r>
      <w:r w:rsidR="00AC7381" w:rsidRPr="000922D8">
        <w:rPr>
          <w:sz w:val="22"/>
          <w:szCs w:val="22"/>
        </w:rPr>
        <w:t>principle and signalling</w:t>
      </w:r>
    </w:p>
    <w:p w14:paraId="15D1B3D2" w14:textId="77777777" w:rsidR="00D64317" w:rsidRPr="000922D8" w:rsidRDefault="00D64317" w:rsidP="00D64317">
      <w:pPr>
        <w:pStyle w:val="3GPPHeader"/>
        <w:rPr>
          <w:sz w:val="22"/>
          <w:szCs w:val="22"/>
        </w:rPr>
      </w:pPr>
      <w:r w:rsidRPr="000922D8">
        <w:rPr>
          <w:sz w:val="22"/>
          <w:szCs w:val="22"/>
        </w:rPr>
        <w:t>Document for:</w:t>
      </w:r>
      <w:r w:rsidRPr="000922D8">
        <w:rPr>
          <w:sz w:val="22"/>
          <w:szCs w:val="22"/>
        </w:rPr>
        <w:tab/>
        <w:t>Discussion, Decision</w:t>
      </w:r>
    </w:p>
    <w:p w14:paraId="28EC4CD7" w14:textId="77777777" w:rsidR="00D64317" w:rsidRPr="000922D8" w:rsidRDefault="00D64317" w:rsidP="00D64317"/>
    <w:p w14:paraId="0C4CADDF" w14:textId="77777777" w:rsidR="004141DD" w:rsidRPr="000922D8" w:rsidRDefault="00D64317" w:rsidP="00D64317">
      <w:pPr>
        <w:pStyle w:val="Heading1"/>
      </w:pPr>
      <w:r w:rsidRPr="000922D8">
        <w:t>Introduction</w:t>
      </w:r>
    </w:p>
    <w:p w14:paraId="74B70EB6" w14:textId="3E500B8B" w:rsidR="00A67B42" w:rsidRPr="000922D8" w:rsidRDefault="00A67B42" w:rsidP="00A67B42">
      <w:r w:rsidRPr="000922D8">
        <w:t xml:space="preserve">RAN2 started to discuss capability </w:t>
      </w:r>
      <w:r w:rsidR="000922D8" w:rsidRPr="000922D8">
        <w:t>signalling</w:t>
      </w:r>
      <w:r w:rsidRPr="000922D8">
        <w:t xml:space="preserve"> for NR. In LTE the ASN.1 encoded capability structure grew significantly in particular since the introduction of carrier aggregation. But also besides the band combinations other features such as CoMP and NAICS may cause a non-negligible amount of capability </w:t>
      </w:r>
      <w:r w:rsidR="000922D8" w:rsidRPr="000922D8">
        <w:t>signalling</w:t>
      </w:r>
      <w:r w:rsidRPr="000922D8">
        <w:t xml:space="preserve">. </w:t>
      </w:r>
    </w:p>
    <w:p w14:paraId="2DBC5FFE" w14:textId="47DE8B4E" w:rsidR="00332A77" w:rsidRPr="000922D8" w:rsidRDefault="00A67B42" w:rsidP="00707CE9">
      <w:r w:rsidRPr="000922D8">
        <w:t xml:space="preserve">In this contribution we explain why we anyway consider it vital to base also NR on the principle that the UE provides its capabilities to the network and that the network configures the UE in line with those capabilities. Furthermore, we suggest ways for reducing the amount of capability </w:t>
      </w:r>
      <w:r w:rsidR="000922D8" w:rsidRPr="000922D8">
        <w:t>signalling</w:t>
      </w:r>
      <w:r w:rsidRPr="000922D8">
        <w:t xml:space="preserve"> being exchanged while allowing various UE implementations and full testability.</w:t>
      </w:r>
    </w:p>
    <w:p w14:paraId="2EBB6120" w14:textId="77777777" w:rsidR="00A1679C" w:rsidRPr="000922D8" w:rsidRDefault="00A1679C" w:rsidP="004141DD">
      <w:pPr>
        <w:pStyle w:val="Heading1"/>
      </w:pPr>
      <w:bookmarkStart w:id="1" w:name="_Ref462411760"/>
      <w:r w:rsidRPr="000922D8">
        <w:t>Discussion</w:t>
      </w:r>
      <w:bookmarkEnd w:id="1"/>
    </w:p>
    <w:p w14:paraId="6589D7E6" w14:textId="5CF50F5C" w:rsidR="00BB7961" w:rsidRPr="000922D8" w:rsidRDefault="00BB7961" w:rsidP="00332A77">
      <w:r w:rsidRPr="000922D8">
        <w:t xml:space="preserve">RAN2 spends a considerable amount of time and effort to discuss and design capability </w:t>
      </w:r>
      <w:r w:rsidR="003F280A" w:rsidRPr="000922D8">
        <w:t>signalling</w:t>
      </w:r>
      <w:r w:rsidRPr="000922D8">
        <w:t>. Nevertheless, we consider this effort unavoidable for a system that is supposed to …</w:t>
      </w:r>
    </w:p>
    <w:p w14:paraId="742C7322" w14:textId="77777777" w:rsidR="00BB7961" w:rsidRPr="000922D8" w:rsidRDefault="00BB7961" w:rsidP="00BB7961">
      <w:pPr>
        <w:pStyle w:val="ListBullet"/>
      </w:pPr>
      <w:r w:rsidRPr="000922D8">
        <w:t>be interoperable so that every UE functions in every network</w:t>
      </w:r>
    </w:p>
    <w:p w14:paraId="6849E4B9" w14:textId="77777777" w:rsidR="00BB7961" w:rsidRPr="000922D8" w:rsidRDefault="00BB7961" w:rsidP="00BB7961">
      <w:pPr>
        <w:pStyle w:val="ListBullet"/>
      </w:pPr>
      <w:r w:rsidRPr="000922D8">
        <w:t>support UEs with different feature sets</w:t>
      </w:r>
    </w:p>
    <w:p w14:paraId="75D87355" w14:textId="77777777" w:rsidR="00BB7961" w:rsidRPr="000922D8" w:rsidRDefault="00BB7961" w:rsidP="00BB7961">
      <w:pPr>
        <w:pStyle w:val="ListBullet"/>
      </w:pPr>
      <w:r w:rsidRPr="000922D8">
        <w:t>support networks with different feature sets</w:t>
      </w:r>
    </w:p>
    <w:p w14:paraId="0BCD73D3" w14:textId="77777777" w:rsidR="00BB7961" w:rsidRPr="000922D8" w:rsidRDefault="00BB7961" w:rsidP="00BB7961">
      <w:pPr>
        <w:pStyle w:val="ListBullet"/>
      </w:pPr>
      <w:r w:rsidRPr="000922D8">
        <w:t xml:space="preserve">enable thorough device testing </w:t>
      </w:r>
    </w:p>
    <w:p w14:paraId="63E12783" w14:textId="77777777" w:rsidR="00BB7961" w:rsidRPr="000922D8" w:rsidRDefault="00BB7961" w:rsidP="00BB7961">
      <w:pPr>
        <w:pStyle w:val="BodyText"/>
      </w:pPr>
    </w:p>
    <w:p w14:paraId="0A8D0FCB" w14:textId="57F215E4" w:rsidR="00BB7961" w:rsidRPr="000922D8" w:rsidRDefault="005E3309" w:rsidP="003F280A">
      <w:r w:rsidRPr="000922D8">
        <w:t xml:space="preserve">We consider these characteristics as key contributors for the success of 3GPP systems and </w:t>
      </w:r>
      <w:r w:rsidR="00443E2D" w:rsidRPr="000922D8">
        <w:t xml:space="preserve">they </w:t>
      </w:r>
      <w:r w:rsidRPr="000922D8">
        <w:t xml:space="preserve">should hence also be applicable to NR. To achieve that, RAN2 should reconfirm a few </w:t>
      </w:r>
      <w:r w:rsidR="004A0B28" w:rsidRPr="000922D8">
        <w:t>principles</w:t>
      </w:r>
      <w:r w:rsidR="00443E2D" w:rsidRPr="000922D8">
        <w:t xml:space="preserve"> that applied to LTE:</w:t>
      </w:r>
      <w:r w:rsidR="003F280A">
        <w:t xml:space="preserve"> </w:t>
      </w:r>
      <w:r w:rsidR="005958C8" w:rsidRPr="000922D8">
        <w:t xml:space="preserve">In order to achieve full interoperability, </w:t>
      </w:r>
      <w:r w:rsidR="00BB7961" w:rsidRPr="000922D8">
        <w:t xml:space="preserve">RAN2 </w:t>
      </w:r>
      <w:r w:rsidR="005958C8" w:rsidRPr="000922D8">
        <w:t xml:space="preserve">needs to standardize a comprehensive/complete set of UE capabilities based on which an eNB can unambiguously determine the features supported by a particular UE. </w:t>
      </w:r>
    </w:p>
    <w:p w14:paraId="60A3A82D" w14:textId="77777777" w:rsidR="005958C8" w:rsidRPr="000922D8" w:rsidRDefault="005958C8" w:rsidP="005958C8">
      <w:pPr>
        <w:pStyle w:val="Proposal"/>
      </w:pPr>
      <w:bookmarkStart w:id="2" w:name="_Toc462411744"/>
      <w:bookmarkStart w:id="3" w:name="_Toc462931586"/>
      <w:bookmarkStart w:id="4" w:name="_Toc462931792"/>
      <w:bookmarkStart w:id="5" w:name="_Toc463037535"/>
      <w:bookmarkStart w:id="6" w:name="_Toc463037623"/>
      <w:bookmarkStart w:id="7" w:name="_Toc466030264"/>
      <w:bookmarkStart w:id="8" w:name="_Toc466030849"/>
      <w:bookmarkStart w:id="9" w:name="_Toc466030861"/>
      <w:bookmarkStart w:id="10" w:name="_Toc466030957"/>
      <w:bookmarkStart w:id="11" w:name="_Toc466031015"/>
      <w:bookmarkStart w:id="12" w:name="_Toc466031083"/>
      <w:bookmarkStart w:id="13" w:name="_Toc466033992"/>
      <w:bookmarkStart w:id="14" w:name="_Toc466034003"/>
      <w:bookmarkStart w:id="15" w:name="_Toc469414449"/>
      <w:bookmarkStart w:id="16" w:name="_Toc471391867"/>
      <w:bookmarkStart w:id="17" w:name="_Toc471391969"/>
      <w:bookmarkStart w:id="18" w:name="_Toc471392008"/>
      <w:r w:rsidRPr="000922D8">
        <w:t>Following the principles of LTE, RAN2 standardizes a comprehensive/complete set of UE capabilities based on which an eNB can unambiguously determine the features supported by a particular UE.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177A07E" w14:textId="77777777" w:rsidR="008F53C5" w:rsidRPr="000922D8" w:rsidRDefault="008F53C5" w:rsidP="008F53C5">
      <w:pPr>
        <w:pStyle w:val="Heading2"/>
      </w:pPr>
      <w:r w:rsidRPr="000922D8">
        <w:t>Testability</w:t>
      </w:r>
    </w:p>
    <w:p w14:paraId="6554A297" w14:textId="77777777" w:rsidR="00BB7961" w:rsidRPr="000922D8" w:rsidRDefault="005E3309" w:rsidP="00332A77">
      <w:r w:rsidRPr="000922D8">
        <w:t xml:space="preserve">Testability is a key strength of 3GPP systems. The established practice that UE vendors indicate support for a feature only after having successfully tested it with at least two networks led to stable systems and should be continued in this manner: </w:t>
      </w:r>
    </w:p>
    <w:p w14:paraId="7AEE6A1F" w14:textId="13E06677" w:rsidR="00BB7961" w:rsidRPr="000922D8" w:rsidRDefault="00BB7961" w:rsidP="00BB7961">
      <w:pPr>
        <w:pStyle w:val="Proposal"/>
      </w:pPr>
      <w:bookmarkStart w:id="19" w:name="_Toc462411745"/>
      <w:bookmarkStart w:id="20" w:name="_Toc462931587"/>
      <w:bookmarkStart w:id="21" w:name="_Toc462931793"/>
      <w:bookmarkStart w:id="22" w:name="_Toc463037536"/>
      <w:bookmarkStart w:id="23" w:name="_Toc463037624"/>
      <w:bookmarkStart w:id="24" w:name="_Toc466030265"/>
      <w:bookmarkStart w:id="25" w:name="_Toc466030850"/>
      <w:bookmarkStart w:id="26" w:name="_Toc466030862"/>
      <w:bookmarkStart w:id="27" w:name="_Toc466030958"/>
      <w:bookmarkStart w:id="28" w:name="_Toc466031016"/>
      <w:bookmarkStart w:id="29" w:name="_Toc466031084"/>
      <w:bookmarkStart w:id="30" w:name="_Toc466033993"/>
      <w:bookmarkStart w:id="31" w:name="_Toc466034004"/>
      <w:bookmarkStart w:id="32" w:name="_Toc469414450"/>
      <w:bookmarkStart w:id="33" w:name="_Toc471391868"/>
      <w:bookmarkStart w:id="34" w:name="_Toc471391970"/>
      <w:bookmarkStart w:id="35" w:name="_Toc471392009"/>
      <w:r w:rsidRPr="000922D8">
        <w:t xml:space="preserve">In its capability </w:t>
      </w:r>
      <w:r w:rsidR="00A3076E" w:rsidRPr="000922D8">
        <w:t>signalling</w:t>
      </w:r>
      <w:r w:rsidRPr="000922D8">
        <w:t xml:space="preserve"> the UE indicates support for features that have been implemented and properly tested</w:t>
      </w:r>
      <w:bookmarkEnd w:id="19"/>
      <w:r w:rsidR="004A0B28" w:rsidRPr="000922D8">
        <w: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76A28D1" w14:textId="77777777" w:rsidR="008F53C5" w:rsidRPr="000922D8" w:rsidRDefault="008F53C5" w:rsidP="008F53C5">
      <w:pPr>
        <w:pStyle w:val="Heading2"/>
      </w:pPr>
      <w:r w:rsidRPr="000922D8">
        <w:lastRenderedPageBreak/>
        <w:t xml:space="preserve">Configuration in-line with UE Capabilities </w:t>
      </w:r>
    </w:p>
    <w:p w14:paraId="2EAC8FA7" w14:textId="77777777" w:rsidR="0080498C" w:rsidRPr="000922D8" w:rsidRDefault="0080498C" w:rsidP="0080498C">
      <w:r w:rsidRPr="000922D8">
        <w:t>Another key paradigm of LTE is that the network shall configure the UE in-line with the indicated capabilities. If it attempts to apply a configuration for which the UE has not indicated support, the UE may (and likely will) reject the configuration. On the other hand, if an RRCConnectionReconfiguration is compliant with the UE capabilities, the UE shall not reject it. We think that this principle ensures efficient interworking between UE and network and should hence be maintained:</w:t>
      </w:r>
    </w:p>
    <w:p w14:paraId="2D0FB636" w14:textId="77777777" w:rsidR="0080498C" w:rsidRPr="000922D8" w:rsidRDefault="0080498C" w:rsidP="0080498C">
      <w:pPr>
        <w:pStyle w:val="Proposal"/>
      </w:pPr>
      <w:bookmarkStart w:id="36" w:name="_Toc462411746"/>
      <w:bookmarkStart w:id="37" w:name="_Toc462931588"/>
      <w:bookmarkStart w:id="38" w:name="_Toc462931794"/>
      <w:bookmarkStart w:id="39" w:name="_Toc463037537"/>
      <w:bookmarkStart w:id="40" w:name="_Toc463037625"/>
      <w:bookmarkStart w:id="41" w:name="_Toc466030266"/>
      <w:bookmarkStart w:id="42" w:name="_Toc466030851"/>
      <w:bookmarkStart w:id="43" w:name="_Toc466030863"/>
      <w:bookmarkStart w:id="44" w:name="_Toc466030959"/>
      <w:bookmarkStart w:id="45" w:name="_Toc466031017"/>
      <w:bookmarkStart w:id="46" w:name="_Toc466031085"/>
      <w:bookmarkStart w:id="47" w:name="_Toc466033994"/>
      <w:bookmarkStart w:id="48" w:name="_Toc466034005"/>
      <w:bookmarkStart w:id="49" w:name="_Toc469414451"/>
      <w:bookmarkStart w:id="50" w:name="_Toc471391869"/>
      <w:bookmarkStart w:id="51" w:name="_Toc471391971"/>
      <w:bookmarkStart w:id="52" w:name="_Toc471392010"/>
      <w:r w:rsidRPr="000922D8">
        <w:t>The network configures and reconfigures the UE in accordance with the capabilities indicated by the UE. The UE shall not reject a configuration that is within the limits defined by the UE capabilities.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0922D8">
        <w:t xml:space="preserve"> </w:t>
      </w:r>
    </w:p>
    <w:p w14:paraId="4ECE0677" w14:textId="77777777" w:rsidR="008F53C5" w:rsidRPr="000922D8" w:rsidRDefault="008F53C5" w:rsidP="008F53C5">
      <w:pPr>
        <w:pStyle w:val="Heading2"/>
      </w:pPr>
      <w:r w:rsidRPr="000922D8">
        <w:t>Dynamic vs. Static UE capabilities</w:t>
      </w:r>
    </w:p>
    <w:p w14:paraId="50DADCB2" w14:textId="606662C9" w:rsidR="00D03CE2" w:rsidRPr="000922D8" w:rsidRDefault="00C042B7" w:rsidP="007A7B35">
      <w:r w:rsidRPr="000922D8">
        <w:t xml:space="preserve">An LTE or UMTS network performs Radio Resource Management (RRM) and configures UEs in a way that maximizes performance (throughput, data rate, latency, energy consumption, …) both from system- and end-user perspective. To do so, the network needs to be aware of the capabilities of each UE. In LTE the UE is not able to change its capabilities (except by transition through DETACH/ATTACH). This principle avoids additional </w:t>
      </w:r>
      <w:r w:rsidR="00346224" w:rsidRPr="000922D8">
        <w:t>signalling</w:t>
      </w:r>
      <w:r w:rsidRPr="000922D8">
        <w:t xml:space="preserve"> but, much more importantly, it </w:t>
      </w:r>
      <w:r w:rsidR="00443E2D" w:rsidRPr="000922D8">
        <w:t xml:space="preserve">suits the design choice </w:t>
      </w:r>
      <w:r w:rsidRPr="000922D8">
        <w:t xml:space="preserve">that </w:t>
      </w:r>
      <w:r w:rsidR="00443E2D" w:rsidRPr="000922D8">
        <w:t>Radio Resource Management (</w:t>
      </w:r>
      <w:r w:rsidRPr="000922D8">
        <w:t>RRM</w:t>
      </w:r>
      <w:r w:rsidR="00443E2D" w:rsidRPr="000922D8">
        <w:t>)</w:t>
      </w:r>
      <w:r w:rsidRPr="000922D8">
        <w:t xml:space="preserve"> is performed by one entity only, i.e., by the network</w:t>
      </w:r>
      <w:r w:rsidR="00443E2D" w:rsidRPr="000922D8">
        <w:t xml:space="preserve">. To perform this task, the network maintains an overall view of the network, of the connected UEs, their radio conditions and their capabilities. </w:t>
      </w:r>
      <w:r w:rsidRPr="000922D8">
        <w:t>If a UE was able to adjust its capabilities (e.g. by indicating or withdrawing support for certain bands),</w:t>
      </w:r>
      <w:r w:rsidR="004A0B28" w:rsidRPr="000922D8">
        <w:t xml:space="preserve"> it would turn into a </w:t>
      </w:r>
      <w:r w:rsidR="00487A4D" w:rsidRPr="000922D8">
        <w:t xml:space="preserve">negotiation between </w:t>
      </w:r>
      <w:r w:rsidR="004A0B28" w:rsidRPr="000922D8">
        <w:t>network</w:t>
      </w:r>
      <w:r w:rsidR="00487A4D" w:rsidRPr="000922D8">
        <w:t xml:space="preserve"> and</w:t>
      </w:r>
      <w:r w:rsidR="004A0B28" w:rsidRPr="000922D8">
        <w:t xml:space="preserve"> UE</w:t>
      </w:r>
      <w:r w:rsidR="00487A4D" w:rsidRPr="000922D8">
        <w:t xml:space="preserve">, which would increase Uu </w:t>
      </w:r>
      <w:r w:rsidR="00346224" w:rsidRPr="000922D8">
        <w:t>signalling</w:t>
      </w:r>
      <w:r w:rsidR="00487A4D" w:rsidRPr="000922D8">
        <w:t xml:space="preserve"> load and may counteract </w:t>
      </w:r>
      <w:r w:rsidR="007D2F64" w:rsidRPr="000922D8">
        <w:t>RRM</w:t>
      </w:r>
      <w:r w:rsidR="0080498C" w:rsidRPr="000922D8">
        <w:t xml:space="preserve"> actions initiated by the ne</w:t>
      </w:r>
      <w:r w:rsidR="00487A4D" w:rsidRPr="000922D8">
        <w:t>twork</w:t>
      </w:r>
      <w:r w:rsidR="0080498C" w:rsidRPr="000922D8">
        <w:t xml:space="preserve">. </w:t>
      </w:r>
    </w:p>
    <w:p w14:paraId="77516DDB" w14:textId="6DDAD93B" w:rsidR="00D03CE2" w:rsidRPr="000922D8" w:rsidRDefault="00D03CE2" w:rsidP="00D03CE2">
      <w:pPr>
        <w:pStyle w:val="Proposal"/>
      </w:pPr>
      <w:bookmarkStart w:id="53" w:name="_Toc462411747"/>
      <w:bookmarkStart w:id="54" w:name="_Toc462931589"/>
      <w:bookmarkStart w:id="55" w:name="_Toc462931795"/>
      <w:bookmarkStart w:id="56" w:name="_Toc463037538"/>
      <w:bookmarkStart w:id="57" w:name="_Toc463037626"/>
      <w:bookmarkStart w:id="58" w:name="_Toc466030267"/>
      <w:bookmarkStart w:id="59" w:name="_Toc466030852"/>
      <w:bookmarkStart w:id="60" w:name="_Toc466030864"/>
      <w:bookmarkStart w:id="61" w:name="_Toc466030960"/>
      <w:bookmarkStart w:id="62" w:name="_Toc466031018"/>
      <w:bookmarkStart w:id="63" w:name="_Toc466031086"/>
      <w:bookmarkStart w:id="64" w:name="_Toc466033995"/>
      <w:bookmarkStart w:id="65" w:name="_Toc466034006"/>
      <w:bookmarkStart w:id="66" w:name="_Toc469414452"/>
      <w:bookmarkStart w:id="67" w:name="_Toc471391870"/>
      <w:bookmarkStart w:id="68" w:name="_Toc471391972"/>
      <w:bookmarkStart w:id="69" w:name="_Toc471392011"/>
      <w:r w:rsidRPr="000922D8">
        <w:t>The complete set of UE capabilities shall be static, i.e., the UE must not change its capabilities except during DETACH/ATTACH</w:t>
      </w:r>
      <w:bookmarkEnd w:id="53"/>
      <w:bookmarkEnd w:id="54"/>
      <w:bookmarkEnd w:id="55"/>
      <w:bookmarkEnd w:id="56"/>
      <w:bookmarkEnd w:id="57"/>
      <w:bookmarkEnd w:id="58"/>
      <w:bookmarkEnd w:id="59"/>
      <w:bookmarkEnd w:id="60"/>
      <w:bookmarkEnd w:id="61"/>
      <w:bookmarkEnd w:id="62"/>
      <w:bookmarkEnd w:id="63"/>
      <w:r w:rsidR="00A3076E">
        <w:t xml:space="preserve"> (this should not preclude enhancements such as e.g. NW-requested capabilities)</w:t>
      </w:r>
      <w:bookmarkEnd w:id="64"/>
      <w:bookmarkEnd w:id="65"/>
      <w:bookmarkEnd w:id="66"/>
      <w:bookmarkEnd w:id="67"/>
      <w:bookmarkEnd w:id="68"/>
      <w:bookmarkEnd w:id="69"/>
    </w:p>
    <w:p w14:paraId="09F0588F" w14:textId="1B637FF9" w:rsidR="00D03CE2" w:rsidRPr="000922D8" w:rsidRDefault="00D03CE2" w:rsidP="00D03CE2">
      <w:r w:rsidRPr="000922D8">
        <w:t>Nevertheless, we also understand UE vendors’ dilemma that a UE cannot fulfil its “usual” capabilities in certain situations</w:t>
      </w:r>
      <w:r w:rsidR="00AC7381" w:rsidRPr="000922D8">
        <w:t>. Those could be temporary problems such as an overheating</w:t>
      </w:r>
      <w:r w:rsidRPr="000922D8">
        <w:t xml:space="preserve"> CPU</w:t>
      </w:r>
      <w:r w:rsidR="00487A4D" w:rsidRPr="000922D8">
        <w:t>, which could to some extent be handled internally in the UE by temporary dropping of performance</w:t>
      </w:r>
      <w:r w:rsidRPr="000922D8">
        <w:t xml:space="preserve">. </w:t>
      </w:r>
      <w:r w:rsidR="00AC7381" w:rsidRPr="000922D8">
        <w:t xml:space="preserve">But it could also be due to the desire to share a radio front-end or other components with another RAT (e.g. Wi-Fi). While the former would likely be a rare event, the latter could appear often and possibly change quite dynamically. While we are open to discuss and agree on general means to (temporarily) deviate from the UE capabilities, we see a need </w:t>
      </w:r>
      <w:r w:rsidR="003867CD" w:rsidRPr="000922D8">
        <w:t xml:space="preserve">for </w:t>
      </w:r>
      <w:r w:rsidR="00AC7381" w:rsidRPr="000922D8">
        <w:t xml:space="preserve">restrictions to avoid that it results in unbearable </w:t>
      </w:r>
      <w:r w:rsidR="00C05764" w:rsidRPr="000922D8">
        <w:t>signalling</w:t>
      </w:r>
      <w:r w:rsidR="00AC7381" w:rsidRPr="000922D8">
        <w:t xml:space="preserve"> </w:t>
      </w:r>
      <w:r w:rsidR="00053884" w:rsidRPr="000922D8">
        <w:t>and processing load (frequent reconfigurations), poor RRM performance and poor network KPIs.</w:t>
      </w:r>
      <w:r w:rsidR="00E819B5" w:rsidRPr="000922D8">
        <w:t xml:space="preserve"> This could be achieved by prohibiting changes to UE capabilities by means of timers. E.g. the UE could be allowed to down-grade its capabilities to a sub-set of its overall capabilities. A subsequent upgrade could be prohibited by a timer. Such an approach could avoid unwanted interactions with network side RRM and would follow similar principles as the Power Preference Indicator introduced to LTE.</w:t>
      </w:r>
    </w:p>
    <w:p w14:paraId="64820BF0" w14:textId="47F807DE" w:rsidR="00053884" w:rsidRPr="000922D8" w:rsidRDefault="00053884" w:rsidP="00D03CE2">
      <w:r w:rsidRPr="000922D8">
        <w:t xml:space="preserve">In LTE, the concept of In-Device Coexistence (IDC) has been used to indicate certain limitations and restrictions due to radio problems caused by interference from adjacent carriers (e.g. Wi-Fi </w:t>
      </w:r>
      <w:r w:rsidRPr="000922D8">
        <w:sym w:font="Wingdings" w:char="F0E8"/>
      </w:r>
      <w:r w:rsidRPr="000922D8">
        <w:t xml:space="preserve"> Band 40). But it was later also allowed to be used for indicating problems when LTE-LAA and Wi-Fi were sharing a radio front-end. Instead of such a scheme, RAN2 could also consider merging such functionality into the capability </w:t>
      </w:r>
      <w:r w:rsidR="00C05764" w:rsidRPr="000922D8">
        <w:t>signalling</w:t>
      </w:r>
      <w:r w:rsidRPr="000922D8">
        <w:t xml:space="preserve"> framework (e.g. indicate that temporarily a certain Band or Band Combination may not be used). While this may be useful for a shared RF (Wi-Fi and NR in 5GHz), it seems less appropriate for cases where e.g. only a subset of the carriers in a band are currently unusable</w:t>
      </w:r>
      <w:r w:rsidR="003867CD" w:rsidRPr="000922D8">
        <w:t xml:space="preserve"> (if e.g. only the upper 40 MHz in Band 40 being interfered by a Wi-Fi operating in the adjacent ISM band)</w:t>
      </w:r>
      <w:r w:rsidRPr="000922D8">
        <w:t xml:space="preserve">. </w:t>
      </w:r>
    </w:p>
    <w:p w14:paraId="0D472C87" w14:textId="77777777" w:rsidR="00611A55" w:rsidRPr="000922D8" w:rsidRDefault="00D03CE2" w:rsidP="00D03CE2">
      <w:pPr>
        <w:pStyle w:val="Proposal"/>
      </w:pPr>
      <w:bookmarkStart w:id="70" w:name="_Toc462411748"/>
      <w:bookmarkStart w:id="71" w:name="_Toc462931590"/>
      <w:bookmarkStart w:id="72" w:name="_Toc462931796"/>
      <w:bookmarkStart w:id="73" w:name="_Toc463037539"/>
      <w:bookmarkStart w:id="74" w:name="_Toc463037627"/>
      <w:bookmarkStart w:id="75" w:name="_Toc466030853"/>
      <w:bookmarkStart w:id="76" w:name="_Toc466030865"/>
      <w:bookmarkStart w:id="77" w:name="_Toc466030961"/>
      <w:bookmarkStart w:id="78" w:name="_Toc466031019"/>
      <w:bookmarkStart w:id="79" w:name="_Toc466031087"/>
      <w:bookmarkStart w:id="80" w:name="_Toc466033996"/>
      <w:bookmarkStart w:id="81" w:name="_Toc466034007"/>
      <w:bookmarkStart w:id="82" w:name="_Toc469414453"/>
      <w:bookmarkStart w:id="83" w:name="_Toc471391871"/>
      <w:bookmarkStart w:id="84" w:name="_Toc471391973"/>
      <w:bookmarkStart w:id="85" w:name="_Toc471392012"/>
      <w:bookmarkStart w:id="86" w:name="_Toc466030268"/>
      <w:r w:rsidRPr="000922D8">
        <w:t xml:space="preserve">It should be investigated </w:t>
      </w:r>
      <w:r w:rsidR="00053884" w:rsidRPr="000922D8">
        <w:t xml:space="preserve">how </w:t>
      </w:r>
      <w:r w:rsidRPr="000922D8">
        <w:t xml:space="preserve">a UE may </w:t>
      </w:r>
      <w:r w:rsidR="00053884" w:rsidRPr="000922D8">
        <w:t xml:space="preserve">indicate (temporary) </w:t>
      </w:r>
      <w:r w:rsidRPr="000922D8">
        <w:t>restrict</w:t>
      </w:r>
      <w:r w:rsidR="00053884" w:rsidRPr="000922D8">
        <w:t>ions of</w:t>
      </w:r>
      <w:r w:rsidRPr="000922D8">
        <w:t xml:space="preserve"> its capabilities </w:t>
      </w:r>
      <w:r w:rsidR="00053884" w:rsidRPr="000922D8">
        <w:t>(to account e.g. for an overloaded/overheated CPU or constraints due to other active RATs) without harming user- and network performance and stability.</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C10D38C" w14:textId="2F1328E9" w:rsidR="00D03CE2" w:rsidRPr="000922D8" w:rsidRDefault="00C05764" w:rsidP="00611A55">
      <w:pPr>
        <w:pStyle w:val="Proposal"/>
      </w:pPr>
      <w:bookmarkStart w:id="87" w:name="_Toc466030854"/>
      <w:bookmarkStart w:id="88" w:name="_Toc466030866"/>
      <w:bookmarkStart w:id="89" w:name="_Toc466030962"/>
      <w:bookmarkStart w:id="90" w:name="_Toc466031020"/>
      <w:bookmarkStart w:id="91" w:name="_Toc466031088"/>
      <w:bookmarkStart w:id="92" w:name="_Toc466033997"/>
      <w:bookmarkStart w:id="93" w:name="_Toc466034008"/>
      <w:bookmarkStart w:id="94" w:name="_Toc469414454"/>
      <w:bookmarkStart w:id="95" w:name="_Toc471391872"/>
      <w:bookmarkStart w:id="96" w:name="_Toc471391974"/>
      <w:bookmarkStart w:id="97" w:name="_Toc471392013"/>
      <w:bookmarkEnd w:id="86"/>
      <w:r>
        <w:t>As baseline, t</w:t>
      </w:r>
      <w:r w:rsidR="000922D8">
        <w:t xml:space="preserve">he </w:t>
      </w:r>
      <w:r w:rsidR="00611A55" w:rsidRPr="000922D8">
        <w:t xml:space="preserve">UE may indicate (temporary) restrictions of its </w:t>
      </w:r>
      <w:r w:rsidR="000922D8">
        <w:t>full set of capabilities</w:t>
      </w:r>
      <w:r w:rsidR="00611A55" w:rsidRPr="000922D8">
        <w:t xml:space="preserve">. It may revert to a super-set of these </w:t>
      </w:r>
      <w:r w:rsidR="000922D8">
        <w:t xml:space="preserve">restricted </w:t>
      </w:r>
      <w:r w:rsidR="00611A55" w:rsidRPr="000922D8">
        <w:t>capabilities only after expiry of a prohibit timer configured by the network.</w:t>
      </w:r>
      <w:bookmarkEnd w:id="87"/>
      <w:bookmarkEnd w:id="88"/>
      <w:bookmarkEnd w:id="89"/>
      <w:bookmarkEnd w:id="90"/>
      <w:bookmarkEnd w:id="91"/>
      <w:bookmarkEnd w:id="92"/>
      <w:bookmarkEnd w:id="93"/>
      <w:bookmarkEnd w:id="94"/>
      <w:bookmarkEnd w:id="95"/>
      <w:bookmarkEnd w:id="96"/>
      <w:bookmarkEnd w:id="97"/>
      <w:r w:rsidR="00611A55" w:rsidRPr="000922D8">
        <w:t xml:space="preserve"> </w:t>
      </w:r>
    </w:p>
    <w:p w14:paraId="5C908823" w14:textId="77777777" w:rsidR="008F53C5" w:rsidRPr="000922D8" w:rsidRDefault="008F53C5" w:rsidP="008F53C5">
      <w:pPr>
        <w:pStyle w:val="Heading2"/>
      </w:pPr>
      <w:r w:rsidRPr="000922D8">
        <w:t>Reducing the size of the UE capability structure</w:t>
      </w:r>
    </w:p>
    <w:p w14:paraId="2FC37E4F" w14:textId="735ABE6A" w:rsidR="00D6542E" w:rsidRPr="000922D8" w:rsidRDefault="00245F45" w:rsidP="007A7B35">
      <w:r w:rsidRPr="000922D8">
        <w:t xml:space="preserve">Besides all these benefits of the well-established capability handling in 3GPP technologies, in particular the LTE capability </w:t>
      </w:r>
      <w:r w:rsidR="00C05764" w:rsidRPr="000922D8">
        <w:t>signalling</w:t>
      </w:r>
      <w:r w:rsidRPr="000922D8">
        <w:t xml:space="preserve"> suffers from the ever increasing size of the information elements. This may to some extent be caused by the design of the </w:t>
      </w:r>
      <w:r w:rsidR="00C05764" w:rsidRPr="000922D8">
        <w:t>signalling</w:t>
      </w:r>
      <w:r w:rsidRPr="000922D8">
        <w:t xml:space="preserve"> structure for carrier aggregation. But recent attempts to make the </w:t>
      </w:r>
      <w:r w:rsidR="00C05764" w:rsidRPr="000922D8">
        <w:t>signalling</w:t>
      </w:r>
      <w:r w:rsidRPr="000922D8">
        <w:t xml:space="preserve"> more efficient revealed that it is difficult to achieve that without also compromising on the flexibility and granularity at which UEs can indicate their feature sets. </w:t>
      </w:r>
      <w:r w:rsidR="00D6542E" w:rsidRPr="000922D8">
        <w:t xml:space="preserve">In </w:t>
      </w:r>
      <w:r w:rsidR="00D6542E" w:rsidRPr="000922D8">
        <w:fldChar w:fldCharType="begin"/>
      </w:r>
      <w:r w:rsidR="00D6542E" w:rsidRPr="000922D8">
        <w:instrText xml:space="preserve"> REF _Ref462409765 \n \h </w:instrText>
      </w:r>
      <w:r w:rsidR="00D6542E" w:rsidRPr="000922D8">
        <w:fldChar w:fldCharType="separate"/>
      </w:r>
      <w:r w:rsidR="00796388">
        <w:t>[1]</w:t>
      </w:r>
      <w:r w:rsidR="00D6542E" w:rsidRPr="000922D8">
        <w:fldChar w:fldCharType="end"/>
      </w:r>
      <w:r w:rsidR="00D6542E" w:rsidRPr="000922D8">
        <w:t xml:space="preserve"> we proposed for example to separate the UE capabilities from the band combinations as much as possible and to make them (if necessary) dependent on RF and baseband capabilities. This should apply in particular for MIMO and CSI-Process </w:t>
      </w:r>
      <w:r w:rsidR="00F229EC" w:rsidRPr="000922D8">
        <w:t>capabilities, which</w:t>
      </w:r>
      <w:r w:rsidR="00D6542E" w:rsidRPr="000922D8">
        <w:t xml:space="preserve"> so far contribute significantly to the size of the capability structure. </w:t>
      </w:r>
    </w:p>
    <w:p w14:paraId="79D15D22" w14:textId="51CB8841" w:rsidR="00D6542E" w:rsidRDefault="000521F7" w:rsidP="00D6542E">
      <w:pPr>
        <w:pStyle w:val="Proposal"/>
      </w:pPr>
      <w:bookmarkStart w:id="98" w:name="_Toc462411749"/>
      <w:bookmarkStart w:id="99" w:name="_Toc462931591"/>
      <w:bookmarkStart w:id="100" w:name="_Toc462931797"/>
      <w:bookmarkStart w:id="101" w:name="_Toc463037540"/>
      <w:bookmarkStart w:id="102" w:name="_Toc463037628"/>
      <w:bookmarkStart w:id="103" w:name="_Toc466030269"/>
      <w:bookmarkStart w:id="104" w:name="_Toc466030855"/>
      <w:bookmarkStart w:id="105" w:name="_Toc466030867"/>
      <w:bookmarkStart w:id="106" w:name="_Toc466030963"/>
      <w:bookmarkStart w:id="107" w:name="_Toc466031021"/>
      <w:bookmarkStart w:id="108" w:name="_Toc466031089"/>
      <w:bookmarkStart w:id="109" w:name="_Toc466033998"/>
      <w:bookmarkStart w:id="110" w:name="_Toc466034009"/>
      <w:bookmarkStart w:id="111" w:name="_Toc469414455"/>
      <w:bookmarkStart w:id="112" w:name="_Toc471391873"/>
      <w:bookmarkStart w:id="113" w:name="_Toc471391975"/>
      <w:bookmarkStart w:id="114" w:name="_Toc471392014"/>
      <w:r>
        <w:t>A</w:t>
      </w:r>
      <w:r w:rsidR="00D6542E" w:rsidRPr="000922D8">
        <w:t xml:space="preserve">im to reduce the size of the capability structure compared to that of LTE. </w:t>
      </w:r>
      <w:r w:rsidR="00D10796">
        <w:t>RAN2 attempts to reduce</w:t>
      </w:r>
      <w:r w:rsidR="00D6542E" w:rsidRPr="000922D8">
        <w:t xml:space="preserve"> the number of capabilities repeated per band combination</w:t>
      </w:r>
      <w:r>
        <w:t xml:space="preserve">. Instead, the UE </w:t>
      </w:r>
      <w:r w:rsidR="00D10796">
        <w:t xml:space="preserve">should </w:t>
      </w:r>
      <w:r w:rsidR="008F53C5" w:rsidRPr="000922D8">
        <w:t>indicate</w:t>
      </w:r>
      <w:r>
        <w:t xml:space="preserve"> for which band a feature may be used </w:t>
      </w:r>
      <w:r w:rsidR="008F53C5" w:rsidRPr="000922D8">
        <w:t>(RF restriction) and in combination with which other features (processing limitation).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008F53C5" w:rsidRPr="000922D8">
        <w:t xml:space="preserve"> </w:t>
      </w:r>
      <w:bookmarkEnd w:id="113"/>
      <w:bookmarkEnd w:id="114"/>
    </w:p>
    <w:p w14:paraId="0836F44B" w14:textId="5C3F0EE6" w:rsidR="00FA6F6D" w:rsidRPr="000922D8" w:rsidRDefault="00FA6F6D" w:rsidP="00D6542E">
      <w:pPr>
        <w:pStyle w:val="Proposal"/>
      </w:pPr>
      <w:bookmarkStart w:id="115" w:name="_Toc471391874"/>
      <w:bookmarkStart w:id="116" w:name="_Toc471391976"/>
      <w:bookmarkStart w:id="117" w:name="_Toc471392015"/>
      <w:r>
        <w:t xml:space="preserve">RAN2 should </w:t>
      </w:r>
      <w:r w:rsidR="009430CD">
        <w:t xml:space="preserve">send an LS to </w:t>
      </w:r>
      <w:r>
        <w:t>RAN4 to get more input on this matter</w:t>
      </w:r>
      <w:r w:rsidR="009430CD">
        <w:t xml:space="preserve"> and to ensure a stable and future-proof capability signalling concept for NR</w:t>
      </w:r>
      <w:r>
        <w:t>.</w:t>
      </w:r>
      <w:bookmarkEnd w:id="115"/>
      <w:bookmarkEnd w:id="116"/>
      <w:bookmarkEnd w:id="117"/>
    </w:p>
    <w:p w14:paraId="6FEEE9A5" w14:textId="77777777" w:rsidR="00245F45" w:rsidRPr="000922D8" w:rsidRDefault="008F53C5" w:rsidP="007A7B35">
      <w:r w:rsidRPr="000922D8">
        <w:t>Since this is not an easy discussion, RAN2 should proceed with it throughout the study- and work item phase</w:t>
      </w:r>
      <w:r w:rsidR="00F229EC" w:rsidRPr="000922D8">
        <w:t xml:space="preserve"> rather than p</w:t>
      </w:r>
      <w:r w:rsidRPr="000922D8">
        <w:t xml:space="preserve">ostponing </w:t>
      </w:r>
      <w:r w:rsidR="00F229EC" w:rsidRPr="000922D8">
        <w:t xml:space="preserve">this important task to </w:t>
      </w:r>
      <w:r w:rsidRPr="000922D8">
        <w:t xml:space="preserve">the </w:t>
      </w:r>
      <w:r w:rsidR="00F229EC" w:rsidRPr="000922D8">
        <w:t xml:space="preserve">very </w:t>
      </w:r>
      <w:r w:rsidRPr="000922D8">
        <w:t xml:space="preserve">end of the work item. </w:t>
      </w:r>
    </w:p>
    <w:p w14:paraId="3B86485E" w14:textId="77777777" w:rsidR="008F53C5" w:rsidRPr="000922D8" w:rsidRDefault="00B82D1D" w:rsidP="008F53C5">
      <w:pPr>
        <w:pStyle w:val="Heading2"/>
      </w:pPr>
      <w:r w:rsidRPr="000922D8">
        <w:t>“</w:t>
      </w:r>
      <w:r w:rsidR="008F53C5" w:rsidRPr="000922D8">
        <w:t>Compressing</w:t>
      </w:r>
      <w:r w:rsidRPr="000922D8">
        <w:t>”</w:t>
      </w:r>
      <w:r w:rsidR="008F53C5" w:rsidRPr="000922D8">
        <w:t xml:space="preserve"> capability structure over Uu and in storage</w:t>
      </w:r>
    </w:p>
    <w:p w14:paraId="29930781" w14:textId="5C53E714" w:rsidR="008F53C5" w:rsidRPr="000922D8" w:rsidRDefault="008F53C5" w:rsidP="008F53C5">
      <w:r w:rsidRPr="000922D8">
        <w:t xml:space="preserve">Irrespective of the enhancements made for the capability </w:t>
      </w:r>
      <w:r w:rsidR="00C05764" w:rsidRPr="000922D8">
        <w:t>signalling</w:t>
      </w:r>
      <w:r w:rsidRPr="000922D8">
        <w:t xml:space="preserve"> structure, we foresee that it will anyway be of considerable size. In E-UTRA the eNB attempts to fetch the capabilities for a connecting UE from the MME. If the MME has not stored the capabilities for the UE, the eNB fetches them from the UE. While this reduces the </w:t>
      </w:r>
      <w:r w:rsidR="00C05764" w:rsidRPr="000922D8">
        <w:t>signalling</w:t>
      </w:r>
      <w:r w:rsidRPr="000922D8">
        <w:t xml:space="preserve"> over the radio interface during (most/many) connection establishments, it anyway requires a lot of storage and transmission in the RAN and the CN. </w:t>
      </w:r>
    </w:p>
    <w:p w14:paraId="0893B30A" w14:textId="77777777" w:rsidR="008F53C5" w:rsidRPr="000922D8" w:rsidRDefault="008F53C5" w:rsidP="00BB7961">
      <w:r w:rsidRPr="000922D8">
        <w:t xml:space="preserve">Even though all UEs of the same model and with the same software version support the same set of capabilities, E-UTRAN and EPC handle them as if they were UE specific. </w:t>
      </w:r>
      <w:r w:rsidR="000F4EC2" w:rsidRPr="000922D8">
        <w:t xml:space="preserve">And since the RAN is not required/supposed to maintain any information about individual IDLE UEs, it must re-acquire the UE capabilities every time a UE connects. </w:t>
      </w:r>
    </w:p>
    <w:p w14:paraId="25482B93" w14:textId="77777777" w:rsidR="000F4EC2" w:rsidRPr="000922D8" w:rsidRDefault="000F4EC2" w:rsidP="000F4EC2">
      <w:pPr>
        <w:pStyle w:val="Observation"/>
      </w:pPr>
      <w:r w:rsidRPr="000922D8">
        <w:t>All UEs of the same model and with the same software version support the same set of capabilities.</w:t>
      </w:r>
    </w:p>
    <w:p w14:paraId="5CBC6EEE" w14:textId="77777777" w:rsidR="000F4EC2" w:rsidRPr="000922D8" w:rsidRDefault="000F4EC2" w:rsidP="00BB7961">
      <w:r w:rsidRPr="000922D8">
        <w:t>We therefore suggest that the RAN (and the CN) can identify UEs that support the same set of UE capabilities. Th</w:t>
      </w:r>
      <w:r w:rsidR="00A83D6A" w:rsidRPr="000922D8">
        <w:t xml:space="preserve">is enables </w:t>
      </w:r>
      <w:r w:rsidRPr="000922D8">
        <w:t xml:space="preserve">RAN (and the CN) to store </w:t>
      </w:r>
      <w:r w:rsidR="00A83D6A" w:rsidRPr="000922D8">
        <w:t xml:space="preserve">just </w:t>
      </w:r>
      <w:r w:rsidRPr="000922D8">
        <w:t xml:space="preserve">one set of capabilities for each “UE model” rather than one per individual device. </w:t>
      </w:r>
    </w:p>
    <w:p w14:paraId="43F89A12" w14:textId="77777777" w:rsidR="000F4EC2" w:rsidRPr="000922D8" w:rsidRDefault="000F4EC2" w:rsidP="00BB7961">
      <w:r w:rsidRPr="000922D8">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sidRPr="000922D8">
        <w:t>t least for the most popular UE</w:t>
      </w:r>
      <w:r w:rsidRPr="000922D8">
        <w:t xml:space="preserve"> </w:t>
      </w:r>
      <w:r w:rsidR="00A83D6A" w:rsidRPr="000922D8">
        <w:t>models</w:t>
      </w:r>
      <w:r w:rsidRPr="000922D8">
        <w:t xml:space="preserve">. </w:t>
      </w:r>
    </w:p>
    <w:p w14:paraId="333B76D0" w14:textId="77777777" w:rsidR="000F4EC2" w:rsidRPr="000922D8" w:rsidRDefault="000F4EC2" w:rsidP="00BB7961">
      <w:r w:rsidRPr="000922D8">
        <w:t xml:space="preserve">The “UE model” </w:t>
      </w:r>
      <w:r w:rsidR="00A83D6A" w:rsidRPr="000922D8">
        <w:t xml:space="preserve">(hard- and software version) </w:t>
      </w:r>
      <w:r w:rsidRPr="000922D8">
        <w:t xml:space="preserve">could be indicated as an ID such as (or similar to) </w:t>
      </w:r>
      <w:r w:rsidR="00A83D6A" w:rsidRPr="000922D8">
        <w:t xml:space="preserve">what is included in </w:t>
      </w:r>
      <w:r w:rsidRPr="000922D8">
        <w:t>IMEI-SV</w:t>
      </w:r>
      <w:r w:rsidR="00B82D1D" w:rsidRPr="000922D8">
        <w:t xml:space="preserve">. In addition to the UE capability enquiry request, the eNB should have means to request only this </w:t>
      </w:r>
      <w:r w:rsidR="00A83D6A" w:rsidRPr="000922D8">
        <w:t xml:space="preserve">UE model </w:t>
      </w:r>
      <w:r w:rsidR="00B82D1D" w:rsidRPr="000922D8">
        <w:t xml:space="preserve">ID. Only if it does not have a stored copy of the corresponding full capabilities, it would need to request them from the CN or from the UE. </w:t>
      </w:r>
    </w:p>
    <w:p w14:paraId="0B49CDFA" w14:textId="77777777" w:rsidR="00B82D1D" w:rsidRPr="000922D8" w:rsidRDefault="00B82D1D" w:rsidP="00BB7961">
      <w:r w:rsidRPr="000922D8">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296F9D14" w14:textId="77777777" w:rsidR="00BB7961" w:rsidRPr="000922D8" w:rsidRDefault="00B82D1D" w:rsidP="00B82D1D">
      <w:pPr>
        <w:pStyle w:val="Proposal"/>
      </w:pPr>
      <w:bookmarkStart w:id="118" w:name="_Toc462411750"/>
      <w:bookmarkStart w:id="119" w:name="_Toc462931592"/>
      <w:bookmarkStart w:id="120" w:name="_Toc462931798"/>
      <w:bookmarkStart w:id="121" w:name="_Toc463037541"/>
      <w:bookmarkStart w:id="122" w:name="_Toc463037629"/>
      <w:bookmarkStart w:id="123" w:name="_Toc466030270"/>
      <w:bookmarkStart w:id="124" w:name="_Toc466030856"/>
      <w:bookmarkStart w:id="125" w:name="_Toc466030868"/>
      <w:bookmarkStart w:id="126" w:name="_Toc466030964"/>
      <w:bookmarkStart w:id="127" w:name="_Toc466031022"/>
      <w:bookmarkStart w:id="128" w:name="_Toc466031090"/>
      <w:bookmarkStart w:id="129" w:name="_Toc466033999"/>
      <w:bookmarkStart w:id="130" w:name="_Toc466034010"/>
      <w:bookmarkStart w:id="131" w:name="_Toc469414456"/>
      <w:bookmarkStart w:id="132" w:name="_Toc471391875"/>
      <w:bookmarkStart w:id="133" w:name="_Toc471391977"/>
      <w:bookmarkStart w:id="134" w:name="_Toc471392016"/>
      <w:r w:rsidRPr="000922D8">
        <w:t xml:space="preserve">Upon request from the RAN, the UE provides only a short identifier </w:t>
      </w:r>
      <w:r w:rsidR="00E62610" w:rsidRPr="000922D8">
        <w:t xml:space="preserve">(model ID) </w:t>
      </w:r>
      <w:r w:rsidRPr="000922D8">
        <w:t xml:space="preserve">that unambiguously identifies the corresponding full set of UE capabilities but not the UE itself. If the RAN is not aware of this full set of capabilities corresponding to the received </w:t>
      </w:r>
      <w:r w:rsidR="00E62610" w:rsidRPr="000922D8">
        <w:t xml:space="preserve">model </w:t>
      </w:r>
      <w:r w:rsidRPr="000922D8">
        <w:t xml:space="preserve">ID, it may either request it from the CN or from the UE. Preferably, the RAN and the CN store the full capability sets in combination with the </w:t>
      </w:r>
      <w:r w:rsidR="00E62610" w:rsidRPr="000922D8">
        <w:t xml:space="preserve">model </w:t>
      </w:r>
      <w:r w:rsidRPr="000922D8">
        <w:t>IDs.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0922D8">
        <w:t xml:space="preserve"> </w:t>
      </w:r>
    </w:p>
    <w:p w14:paraId="39E9D704" w14:textId="77777777" w:rsidR="004141DD" w:rsidRPr="000922D8" w:rsidRDefault="004141DD" w:rsidP="004141DD">
      <w:pPr>
        <w:pStyle w:val="Heading1"/>
      </w:pPr>
      <w:r w:rsidRPr="000922D8">
        <w:t>Conclusion</w:t>
      </w:r>
    </w:p>
    <w:p w14:paraId="627FF897" w14:textId="77777777" w:rsidR="00796388" w:rsidRDefault="002361BB" w:rsidP="002361BB">
      <w:pPr>
        <w:pStyle w:val="BodyText"/>
        <w:rPr>
          <w:noProof/>
        </w:rPr>
      </w:pPr>
      <w:r w:rsidRPr="000922D8">
        <w:t>Based on the discussion in section</w:t>
      </w:r>
      <w:r w:rsidR="00B82D1D" w:rsidRPr="000922D8">
        <w:t xml:space="preserve"> </w:t>
      </w:r>
      <w:r w:rsidR="00B82D1D" w:rsidRPr="000922D8">
        <w:fldChar w:fldCharType="begin"/>
      </w:r>
      <w:r w:rsidR="00B82D1D" w:rsidRPr="000922D8">
        <w:instrText xml:space="preserve"> REF _Ref462411760 \n \h </w:instrText>
      </w:r>
      <w:r w:rsidR="00B82D1D" w:rsidRPr="000922D8">
        <w:fldChar w:fldCharType="separate"/>
      </w:r>
      <w:r w:rsidR="00796388">
        <w:t>2</w:t>
      </w:r>
      <w:r w:rsidR="00B82D1D" w:rsidRPr="000922D8">
        <w:fldChar w:fldCharType="end"/>
      </w:r>
      <w:r w:rsidRPr="000922D8">
        <w:t xml:space="preserve"> we propose the following:</w:t>
      </w:r>
      <w:r w:rsidRPr="000922D8">
        <w:rPr>
          <w:b/>
          <w:bCs/>
        </w:rPr>
        <w:fldChar w:fldCharType="begin"/>
      </w:r>
      <w:r w:rsidRPr="000922D8">
        <w:rPr>
          <w:b/>
          <w:bCs/>
        </w:rPr>
        <w:instrText xml:space="preserve"> TOC \f \n \p " " \t "Proposal;1" </w:instrText>
      </w:r>
      <w:r w:rsidRPr="000922D8">
        <w:rPr>
          <w:b/>
          <w:bCs/>
        </w:rPr>
        <w:fldChar w:fldCharType="separate"/>
      </w:r>
    </w:p>
    <w:p w14:paraId="62709324"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1</w:t>
      </w:r>
      <w:r w:rsidRPr="00796388">
        <w:rPr>
          <w:rFonts w:asciiTheme="minorHAnsi" w:eastAsiaTheme="minorEastAsia" w:hAnsiTheme="minorHAnsi" w:cstheme="minorBidi"/>
          <w:b w:val="0"/>
          <w:sz w:val="22"/>
          <w:lang w:val="en-GB" w:eastAsia="de-DE"/>
        </w:rPr>
        <w:tab/>
      </w:r>
      <w:r>
        <w:t>Following the principles of LTE, RAN2 standardizes a comprehensive/complete set of UE capabilities based on which an eNB can unambiguously determine the features supported by a particular UE.</w:t>
      </w:r>
    </w:p>
    <w:p w14:paraId="13C9C790"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2</w:t>
      </w:r>
      <w:r w:rsidRPr="00796388">
        <w:rPr>
          <w:rFonts w:asciiTheme="minorHAnsi" w:eastAsiaTheme="minorEastAsia" w:hAnsiTheme="minorHAnsi" w:cstheme="minorBidi"/>
          <w:b w:val="0"/>
          <w:sz w:val="22"/>
          <w:lang w:val="en-GB" w:eastAsia="de-DE"/>
        </w:rPr>
        <w:tab/>
      </w:r>
      <w:r>
        <w:t>In its capability signalling the UE indicates support for features that have been implemented and properly tested.</w:t>
      </w:r>
    </w:p>
    <w:p w14:paraId="3EF99FFA"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3</w:t>
      </w:r>
      <w:r w:rsidRPr="00796388">
        <w:rPr>
          <w:rFonts w:asciiTheme="minorHAnsi" w:eastAsiaTheme="minorEastAsia" w:hAnsiTheme="minorHAnsi" w:cstheme="minorBidi"/>
          <w:b w:val="0"/>
          <w:sz w:val="22"/>
          <w:lang w:val="en-GB" w:eastAsia="de-DE"/>
        </w:rPr>
        <w:tab/>
      </w:r>
      <w:r>
        <w:t>The network configures and reconfigures the UE in accordance with the capabilities indicated by the UE. The UE shall not reject a configuration that is within the limits defined by the UE capabilities.</w:t>
      </w:r>
    </w:p>
    <w:p w14:paraId="097B0A4C"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4</w:t>
      </w:r>
      <w:r w:rsidRPr="00796388">
        <w:rPr>
          <w:rFonts w:asciiTheme="minorHAnsi" w:eastAsiaTheme="minorEastAsia" w:hAnsiTheme="minorHAnsi" w:cstheme="minorBidi"/>
          <w:b w:val="0"/>
          <w:sz w:val="22"/>
          <w:lang w:val="en-GB" w:eastAsia="de-DE"/>
        </w:rPr>
        <w:tab/>
      </w:r>
      <w:r>
        <w:t>The complete set of UE capabilities shall be static, i.e., the UE must not change its capabilities except during DETACH/ATTACH (this should not preclude enhancements such as e.g. NW-requested capabilities)</w:t>
      </w:r>
    </w:p>
    <w:p w14:paraId="5046BC3B"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5</w:t>
      </w:r>
      <w:r w:rsidRPr="00796388">
        <w:rPr>
          <w:rFonts w:asciiTheme="minorHAnsi" w:eastAsiaTheme="minorEastAsia" w:hAnsiTheme="minorHAnsi" w:cstheme="minorBidi"/>
          <w:b w:val="0"/>
          <w:sz w:val="22"/>
          <w:lang w:val="en-GB" w:eastAsia="de-DE"/>
        </w:rPr>
        <w:tab/>
      </w:r>
      <w:r>
        <w:t>It should be investigated how a UE may indicate (temporary) restrictions of its capabilities (to account e.g. for an overloaded/overheated CPU or constraints due to other active RATs) without harming user- and network performance and stability.</w:t>
      </w:r>
    </w:p>
    <w:p w14:paraId="44B00D3B"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6</w:t>
      </w:r>
      <w:r w:rsidRPr="00796388">
        <w:rPr>
          <w:rFonts w:asciiTheme="minorHAnsi" w:eastAsiaTheme="minorEastAsia" w:hAnsiTheme="minorHAnsi" w:cstheme="minorBidi"/>
          <w:b w:val="0"/>
          <w:sz w:val="22"/>
          <w:lang w:val="en-GB" w:eastAsia="de-DE"/>
        </w:rPr>
        <w:tab/>
      </w:r>
      <w:r>
        <w:t>As baseline, the UE may indicate (temporary) restrictions of its full set of capabilities. It may revert to a super-set of these restricted capabilities only after expiry of a prohibit timer configured by the network.</w:t>
      </w:r>
    </w:p>
    <w:p w14:paraId="30F87C8E"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7</w:t>
      </w:r>
      <w:r w:rsidRPr="00796388">
        <w:rPr>
          <w:rFonts w:asciiTheme="minorHAnsi" w:eastAsiaTheme="minorEastAsia" w:hAnsiTheme="minorHAnsi" w:cstheme="minorBidi"/>
          <w:b w:val="0"/>
          <w:sz w:val="22"/>
          <w:lang w:val="en-GB" w:eastAsia="de-DE"/>
        </w:rPr>
        <w:tab/>
      </w:r>
      <w:r>
        <w:t xml:space="preserve">Aim to reduce the size of the capability structure compared to that of LTE. RAN2 attempts to reduce the number of capabilities repeated per band combination. Instead, the UE should indicate for which band a feature may be used (RF restriction) and in combination with which other features (processing limitation). </w:t>
      </w:r>
    </w:p>
    <w:p w14:paraId="47CF318C"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8</w:t>
      </w:r>
      <w:r w:rsidRPr="00796388">
        <w:rPr>
          <w:rFonts w:asciiTheme="minorHAnsi" w:eastAsiaTheme="minorEastAsia" w:hAnsiTheme="minorHAnsi" w:cstheme="minorBidi"/>
          <w:b w:val="0"/>
          <w:sz w:val="22"/>
          <w:lang w:val="en-GB" w:eastAsia="de-DE"/>
        </w:rPr>
        <w:tab/>
      </w:r>
      <w:r>
        <w:t>RAN2 should send an LS to RAN4 to get more input on this matter and to ensure a stable and future-proof capability signalling concept for NR.</w:t>
      </w:r>
    </w:p>
    <w:p w14:paraId="72AC9927" w14:textId="77777777" w:rsidR="00796388" w:rsidRPr="00796388" w:rsidRDefault="00796388">
      <w:pPr>
        <w:pStyle w:val="TOC1"/>
        <w:rPr>
          <w:rFonts w:asciiTheme="minorHAnsi" w:eastAsiaTheme="minorEastAsia" w:hAnsiTheme="minorHAnsi" w:cstheme="minorBidi"/>
          <w:b w:val="0"/>
          <w:sz w:val="22"/>
          <w:lang w:val="en-GB" w:eastAsia="de-DE"/>
        </w:rPr>
      </w:pPr>
      <w:r w:rsidRPr="00FE4F2D">
        <w:t>Proposal 9</w:t>
      </w:r>
      <w:r w:rsidRPr="00796388">
        <w:rPr>
          <w:rFonts w:asciiTheme="minorHAnsi" w:eastAsiaTheme="minorEastAsia" w:hAnsiTheme="minorHAnsi" w:cstheme="minorBidi"/>
          <w:b w:val="0"/>
          <w:sz w:val="22"/>
          <w:lang w:val="en-GB" w:eastAsia="de-DE"/>
        </w:rPr>
        <w:tab/>
      </w:r>
      <w:r>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552EF763" w14:textId="77777777" w:rsidR="002361BB" w:rsidRPr="000922D8" w:rsidRDefault="002361BB" w:rsidP="002361BB">
      <w:pPr>
        <w:rPr>
          <w:b/>
          <w:bCs/>
        </w:rPr>
      </w:pPr>
      <w:r w:rsidRPr="000922D8">
        <w:rPr>
          <w:b/>
          <w:bCs/>
        </w:rPr>
        <w:fldChar w:fldCharType="end"/>
      </w:r>
    </w:p>
    <w:p w14:paraId="05D58449" w14:textId="77777777" w:rsidR="00431B8D" w:rsidRPr="000922D8" w:rsidRDefault="00D6542E" w:rsidP="00D6542E">
      <w:pPr>
        <w:pStyle w:val="Heading1"/>
      </w:pPr>
      <w:r w:rsidRPr="000922D8">
        <w:t>References</w:t>
      </w:r>
    </w:p>
    <w:bookmarkStart w:id="135" w:name="_Ref462409765"/>
    <w:p w14:paraId="6B408689" w14:textId="2951B890" w:rsidR="00D6542E" w:rsidRPr="000922D8" w:rsidRDefault="00D6542E" w:rsidP="00D6542E">
      <w:pPr>
        <w:pStyle w:val="Reference"/>
      </w:pPr>
      <w:r w:rsidRPr="000922D8">
        <w:fldChar w:fldCharType="begin"/>
      </w:r>
      <w:r w:rsidRPr="000922D8">
        <w:instrText xml:space="preserve"> HYPERLINK "ftp://ftp.3gpp.org/tsg_ran/WG2_RL2/TSGR2_91bis/Docs//R2-154759.zip" </w:instrText>
      </w:r>
      <w:r w:rsidRPr="000922D8">
        <w:fldChar w:fldCharType="separate"/>
      </w:r>
      <w:r w:rsidRPr="000922D8">
        <w:rPr>
          <w:rStyle w:val="Hyperlink"/>
        </w:rPr>
        <w:t>R2-154759</w:t>
      </w:r>
      <w:r w:rsidRPr="000922D8">
        <w:fldChar w:fldCharType="end"/>
      </w:r>
      <w:r w:rsidRPr="000922D8">
        <w:t>, “Capability signalling for more than 5 carriers”, RAN WG2 #91bis, Malmö, Sweden, 5–9 October 2015</w:t>
      </w:r>
      <w:bookmarkEnd w:id="135"/>
    </w:p>
    <w:sectPr w:rsidR="00D6542E" w:rsidRPr="000922D8">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95DF3" w14:textId="77777777" w:rsidR="009430CD" w:rsidRDefault="009430CD">
      <w:r>
        <w:separator/>
      </w:r>
    </w:p>
  </w:endnote>
  <w:endnote w:type="continuationSeparator" w:id="0">
    <w:p w14:paraId="54980B87" w14:textId="77777777" w:rsidR="009430CD" w:rsidRDefault="009430CD">
      <w:r>
        <w:continuationSeparator/>
      </w:r>
    </w:p>
  </w:endnote>
  <w:endnote w:type="continuationNotice" w:id="1">
    <w:p w14:paraId="3E5D313D" w14:textId="77777777" w:rsidR="009430CD" w:rsidRDefault="009430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6A69E" w14:textId="25FA5A1E" w:rsidR="009430CD" w:rsidRDefault="009430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F30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F306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1773A8" w14:textId="77777777" w:rsidR="009430CD" w:rsidRDefault="009430CD">
      <w:r>
        <w:separator/>
      </w:r>
    </w:p>
  </w:footnote>
  <w:footnote w:type="continuationSeparator" w:id="0">
    <w:p w14:paraId="1E569037" w14:textId="77777777" w:rsidR="009430CD" w:rsidRDefault="009430CD">
      <w:r>
        <w:continuationSeparator/>
      </w:r>
    </w:p>
  </w:footnote>
  <w:footnote w:type="continuationNotice" w:id="1">
    <w:p w14:paraId="38D52B05" w14:textId="77777777" w:rsidR="009430CD" w:rsidRDefault="009430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FD7DE" w14:textId="77777777" w:rsidR="009430CD" w:rsidRDefault="009430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A89F" w14:textId="77777777" w:rsidR="009430CD" w:rsidRDefault="00943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5A4F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40A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868072"/>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1F7"/>
    <w:rsid w:val="00052A07"/>
    <w:rsid w:val="000534E3"/>
    <w:rsid w:val="00053884"/>
    <w:rsid w:val="00055BC1"/>
    <w:rsid w:val="0005606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2D8"/>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06E"/>
    <w:rsid w:val="000F3BE9"/>
    <w:rsid w:val="000F3F6C"/>
    <w:rsid w:val="000F4EC2"/>
    <w:rsid w:val="000F6A89"/>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83CEB"/>
    <w:rsid w:val="00190AC1"/>
    <w:rsid w:val="00192BEB"/>
    <w:rsid w:val="0019341A"/>
    <w:rsid w:val="001949D4"/>
    <w:rsid w:val="001955A4"/>
    <w:rsid w:val="00196BC8"/>
    <w:rsid w:val="00197DF9"/>
    <w:rsid w:val="001A1987"/>
    <w:rsid w:val="001A22DA"/>
    <w:rsid w:val="001A2564"/>
    <w:rsid w:val="001A2B06"/>
    <w:rsid w:val="001A6173"/>
    <w:rsid w:val="001A65E5"/>
    <w:rsid w:val="001A6CBA"/>
    <w:rsid w:val="001B0D97"/>
    <w:rsid w:val="001B5A5D"/>
    <w:rsid w:val="001B644E"/>
    <w:rsid w:val="001C0AD2"/>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3E8F"/>
    <w:rsid w:val="002C41E6"/>
    <w:rsid w:val="002C52C8"/>
    <w:rsid w:val="002C6262"/>
    <w:rsid w:val="002D071A"/>
    <w:rsid w:val="002D34B2"/>
    <w:rsid w:val="002D3847"/>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147"/>
    <w:rsid w:val="0032460C"/>
    <w:rsid w:val="00324D23"/>
    <w:rsid w:val="00331751"/>
    <w:rsid w:val="00332A77"/>
    <w:rsid w:val="00334579"/>
    <w:rsid w:val="00334EAF"/>
    <w:rsid w:val="00335858"/>
    <w:rsid w:val="00336BDA"/>
    <w:rsid w:val="0033744A"/>
    <w:rsid w:val="00342681"/>
    <w:rsid w:val="00342BD7"/>
    <w:rsid w:val="00346224"/>
    <w:rsid w:val="00346DB5"/>
    <w:rsid w:val="003477B1"/>
    <w:rsid w:val="0035204F"/>
    <w:rsid w:val="00355F74"/>
    <w:rsid w:val="00356C79"/>
    <w:rsid w:val="00357380"/>
    <w:rsid w:val="003602D9"/>
    <w:rsid w:val="003604CE"/>
    <w:rsid w:val="00370E47"/>
    <w:rsid w:val="003742AC"/>
    <w:rsid w:val="00375476"/>
    <w:rsid w:val="00375ED6"/>
    <w:rsid w:val="003764C1"/>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80A"/>
    <w:rsid w:val="003F2CD4"/>
    <w:rsid w:val="003F6BBE"/>
    <w:rsid w:val="004000E8"/>
    <w:rsid w:val="00400A95"/>
    <w:rsid w:val="00402512"/>
    <w:rsid w:val="00402E2B"/>
    <w:rsid w:val="0040512B"/>
    <w:rsid w:val="00405595"/>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1B8D"/>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87A4D"/>
    <w:rsid w:val="00492BC5"/>
    <w:rsid w:val="004964F1"/>
    <w:rsid w:val="00497F83"/>
    <w:rsid w:val="004A0B28"/>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21D"/>
    <w:rsid w:val="004F14EE"/>
    <w:rsid w:val="004F2078"/>
    <w:rsid w:val="004F3527"/>
    <w:rsid w:val="004F4DA3"/>
    <w:rsid w:val="004F69D1"/>
    <w:rsid w:val="004F6FE0"/>
    <w:rsid w:val="005008F7"/>
    <w:rsid w:val="00506557"/>
    <w:rsid w:val="005066E0"/>
    <w:rsid w:val="0050677A"/>
    <w:rsid w:val="005108D8"/>
    <w:rsid w:val="005116F9"/>
    <w:rsid w:val="005131EC"/>
    <w:rsid w:val="005153A7"/>
    <w:rsid w:val="00517AD0"/>
    <w:rsid w:val="00517BE0"/>
    <w:rsid w:val="00520159"/>
    <w:rsid w:val="00520D36"/>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E6DBF"/>
    <w:rsid w:val="005F2CB1"/>
    <w:rsid w:val="005F3025"/>
    <w:rsid w:val="005F618C"/>
    <w:rsid w:val="005F70BD"/>
    <w:rsid w:val="00600F6A"/>
    <w:rsid w:val="006010AD"/>
    <w:rsid w:val="0060283C"/>
    <w:rsid w:val="00604F14"/>
    <w:rsid w:val="00605BE1"/>
    <w:rsid w:val="00607867"/>
    <w:rsid w:val="00611A55"/>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448"/>
    <w:rsid w:val="006607C0"/>
    <w:rsid w:val="006613A6"/>
    <w:rsid w:val="00662095"/>
    <w:rsid w:val="006622A8"/>
    <w:rsid w:val="006627A2"/>
    <w:rsid w:val="006634E6"/>
    <w:rsid w:val="0066377E"/>
    <w:rsid w:val="006655EE"/>
    <w:rsid w:val="00667EE7"/>
    <w:rsid w:val="00670922"/>
    <w:rsid w:val="00670BE1"/>
    <w:rsid w:val="0067218F"/>
    <w:rsid w:val="00672B38"/>
    <w:rsid w:val="00672D84"/>
    <w:rsid w:val="006741F2"/>
    <w:rsid w:val="00674CC3"/>
    <w:rsid w:val="00675C72"/>
    <w:rsid w:val="006771F9"/>
    <w:rsid w:val="006776D7"/>
    <w:rsid w:val="00681003"/>
    <w:rsid w:val="006817C9"/>
    <w:rsid w:val="00683ECE"/>
    <w:rsid w:val="006846D8"/>
    <w:rsid w:val="00695FC2"/>
    <w:rsid w:val="006967F7"/>
    <w:rsid w:val="00696949"/>
    <w:rsid w:val="00696E1B"/>
    <w:rsid w:val="00697052"/>
    <w:rsid w:val="006A1465"/>
    <w:rsid w:val="006A39E2"/>
    <w:rsid w:val="006A46FB"/>
    <w:rsid w:val="006A49A6"/>
    <w:rsid w:val="006A5E28"/>
    <w:rsid w:val="006A697B"/>
    <w:rsid w:val="006A7AFF"/>
    <w:rsid w:val="006B0BB5"/>
    <w:rsid w:val="006B1816"/>
    <w:rsid w:val="006B2099"/>
    <w:rsid w:val="006B50CF"/>
    <w:rsid w:val="006B5840"/>
    <w:rsid w:val="006C03B8"/>
    <w:rsid w:val="006C0D65"/>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4747"/>
    <w:rsid w:val="007571E1"/>
    <w:rsid w:val="007604B2"/>
    <w:rsid w:val="00763E56"/>
    <w:rsid w:val="00765281"/>
    <w:rsid w:val="00766BAD"/>
    <w:rsid w:val="0076708C"/>
    <w:rsid w:val="00770B34"/>
    <w:rsid w:val="00770F02"/>
    <w:rsid w:val="00772880"/>
    <w:rsid w:val="007755C2"/>
    <w:rsid w:val="007755F2"/>
    <w:rsid w:val="00776971"/>
    <w:rsid w:val="0078177E"/>
    <w:rsid w:val="0078304C"/>
    <w:rsid w:val="00783673"/>
    <w:rsid w:val="00785490"/>
    <w:rsid w:val="007925EA"/>
    <w:rsid w:val="0079296C"/>
    <w:rsid w:val="00793CD8"/>
    <w:rsid w:val="00795C92"/>
    <w:rsid w:val="00796231"/>
    <w:rsid w:val="00796388"/>
    <w:rsid w:val="007966F9"/>
    <w:rsid w:val="007A1CB3"/>
    <w:rsid w:val="007A306F"/>
    <w:rsid w:val="007A4024"/>
    <w:rsid w:val="007A43A6"/>
    <w:rsid w:val="007A58A6"/>
    <w:rsid w:val="007A7B2B"/>
    <w:rsid w:val="007A7B35"/>
    <w:rsid w:val="007B3D2D"/>
    <w:rsid w:val="007B50AE"/>
    <w:rsid w:val="007B51DF"/>
    <w:rsid w:val="007C05DD"/>
    <w:rsid w:val="007C3D18"/>
    <w:rsid w:val="007C60BF"/>
    <w:rsid w:val="007C6565"/>
    <w:rsid w:val="007C6A07"/>
    <w:rsid w:val="007C7086"/>
    <w:rsid w:val="007C75A1"/>
    <w:rsid w:val="007C77A5"/>
    <w:rsid w:val="007D03D2"/>
    <w:rsid w:val="007D04E5"/>
    <w:rsid w:val="007D2F64"/>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96DFE"/>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1EB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0CD"/>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238"/>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2340"/>
    <w:rsid w:val="00A2351A"/>
    <w:rsid w:val="00A23A3B"/>
    <w:rsid w:val="00A264A9"/>
    <w:rsid w:val="00A26D6B"/>
    <w:rsid w:val="00A27785"/>
    <w:rsid w:val="00A30187"/>
    <w:rsid w:val="00A3076E"/>
    <w:rsid w:val="00A31C10"/>
    <w:rsid w:val="00A3448A"/>
    <w:rsid w:val="00A36297"/>
    <w:rsid w:val="00A3793A"/>
    <w:rsid w:val="00A41E2B"/>
    <w:rsid w:val="00A45B74"/>
    <w:rsid w:val="00A52E1D"/>
    <w:rsid w:val="00A53E6E"/>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57F9"/>
    <w:rsid w:val="00B1693C"/>
    <w:rsid w:val="00B16AFE"/>
    <w:rsid w:val="00B20256"/>
    <w:rsid w:val="00B20D09"/>
    <w:rsid w:val="00B222B8"/>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57384"/>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5764"/>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574F"/>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2B"/>
    <w:rsid w:val="00C81A34"/>
    <w:rsid w:val="00C82611"/>
    <w:rsid w:val="00C9027A"/>
    <w:rsid w:val="00C9068E"/>
    <w:rsid w:val="00C93C4B"/>
    <w:rsid w:val="00C944AB"/>
    <w:rsid w:val="00C95B40"/>
    <w:rsid w:val="00CA1A85"/>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03CE2"/>
    <w:rsid w:val="00D10249"/>
    <w:rsid w:val="00D10796"/>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0E29"/>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16E8"/>
    <w:rsid w:val="00DD28F8"/>
    <w:rsid w:val="00DD6051"/>
    <w:rsid w:val="00DD6BE3"/>
    <w:rsid w:val="00DD6CA7"/>
    <w:rsid w:val="00DE381D"/>
    <w:rsid w:val="00DE3BDB"/>
    <w:rsid w:val="00DE5608"/>
    <w:rsid w:val="00DE58D0"/>
    <w:rsid w:val="00DE654F"/>
    <w:rsid w:val="00DE6C69"/>
    <w:rsid w:val="00DE7F38"/>
    <w:rsid w:val="00DF0B6E"/>
    <w:rsid w:val="00DF15E0"/>
    <w:rsid w:val="00DF306E"/>
    <w:rsid w:val="00DF37A0"/>
    <w:rsid w:val="00DF5B53"/>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0F1"/>
    <w:rsid w:val="00E57565"/>
    <w:rsid w:val="00E61125"/>
    <w:rsid w:val="00E61A89"/>
    <w:rsid w:val="00E62610"/>
    <w:rsid w:val="00E63838"/>
    <w:rsid w:val="00E64434"/>
    <w:rsid w:val="00E65010"/>
    <w:rsid w:val="00E65235"/>
    <w:rsid w:val="00E67C51"/>
    <w:rsid w:val="00E7238A"/>
    <w:rsid w:val="00E72EFC"/>
    <w:rsid w:val="00E758EC"/>
    <w:rsid w:val="00E77CCC"/>
    <w:rsid w:val="00E819B5"/>
    <w:rsid w:val="00E8234C"/>
    <w:rsid w:val="00E83AA9"/>
    <w:rsid w:val="00E84956"/>
    <w:rsid w:val="00E85928"/>
    <w:rsid w:val="00E85D06"/>
    <w:rsid w:val="00E87822"/>
    <w:rsid w:val="00E90395"/>
    <w:rsid w:val="00E90E49"/>
    <w:rsid w:val="00E91176"/>
    <w:rsid w:val="00E917F9"/>
    <w:rsid w:val="00E9291C"/>
    <w:rsid w:val="00E9377A"/>
    <w:rsid w:val="00E93FFE"/>
    <w:rsid w:val="00E94F8A"/>
    <w:rsid w:val="00E951EC"/>
    <w:rsid w:val="00E9752B"/>
    <w:rsid w:val="00EA2FB7"/>
    <w:rsid w:val="00EA7A41"/>
    <w:rsid w:val="00EB031C"/>
    <w:rsid w:val="00EB077B"/>
    <w:rsid w:val="00EB4EA2"/>
    <w:rsid w:val="00EC27C6"/>
    <w:rsid w:val="00EC4207"/>
    <w:rsid w:val="00EC5653"/>
    <w:rsid w:val="00EC71CE"/>
    <w:rsid w:val="00ED1006"/>
    <w:rsid w:val="00ED1628"/>
    <w:rsid w:val="00ED2AAD"/>
    <w:rsid w:val="00ED44FC"/>
    <w:rsid w:val="00ED7D94"/>
    <w:rsid w:val="00EE1EF6"/>
    <w:rsid w:val="00EF18FE"/>
    <w:rsid w:val="00EF3C81"/>
    <w:rsid w:val="00EF4221"/>
    <w:rsid w:val="00EF4C30"/>
    <w:rsid w:val="00EF5787"/>
    <w:rsid w:val="00EF60D0"/>
    <w:rsid w:val="00EF6A5C"/>
    <w:rsid w:val="00F00421"/>
    <w:rsid w:val="00F010A0"/>
    <w:rsid w:val="00F02513"/>
    <w:rsid w:val="00F02799"/>
    <w:rsid w:val="00F0528D"/>
    <w:rsid w:val="00F05762"/>
    <w:rsid w:val="00F06C67"/>
    <w:rsid w:val="00F06DFD"/>
    <w:rsid w:val="00F071D1"/>
    <w:rsid w:val="00F07533"/>
    <w:rsid w:val="00F10595"/>
    <w:rsid w:val="00F10629"/>
    <w:rsid w:val="00F14FC7"/>
    <w:rsid w:val="00F15FA5"/>
    <w:rsid w:val="00F16B40"/>
    <w:rsid w:val="00F20066"/>
    <w:rsid w:val="00F209B7"/>
    <w:rsid w:val="00F229EC"/>
    <w:rsid w:val="00F2376F"/>
    <w:rsid w:val="00F243D8"/>
    <w:rsid w:val="00F24D37"/>
    <w:rsid w:val="00F2556B"/>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B77"/>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A6F6D"/>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A58C7"/>
  <w15:docId w15:val="{0B49BE00-FF2A-40C1-B9DE-1B23C016E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SAQRZK7RPU5V-1-15828</_dlc_DocId>
    <_dlc_DocIdUrl xmlns="08b2df90-05d3-4030-90d4-c9feeb4a1cd9">
      <Url>https://ericoll.internal.ericsson.com/sites/NSA/_layouts/DocIdRedir.aspx?ID=SAQRZK7RPU5V-1-15828</Url>
      <Description>SAQRZK7RPU5V-1-15828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2295B-94A0-40A6-B799-31483A28F8CD}">
  <ds:schemaRef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schemas.microsoft.com/sharepoint/v4"/>
    <ds:schemaRef ds:uri="http://schemas.openxmlformats.org/package/2006/metadata/core-properties"/>
    <ds:schemaRef ds:uri="d46971d8-f4ed-4cac-a977-cede52d8d47b"/>
    <ds:schemaRef ds:uri="08b2df90-05d3-4030-90d4-c9feeb4a1cd9"/>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98EEDB9C-70C1-4933-9017-814B198FE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1521</Words>
  <Characters>12326</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Ericsson</cp:lastModifiedBy>
  <cp:revision>2</cp:revision>
  <cp:lastPrinted>2016-01-26T08:44:00Z</cp:lastPrinted>
  <dcterms:created xsi:type="dcterms:W3CDTF">2017-01-07T00:54:00Z</dcterms:created>
  <dcterms:modified xsi:type="dcterms:W3CDTF">2017-01-07T00:54:00Z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81ede61c-d158-400c-8f6e-6fe4dc2466c4</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